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B9E" w:rsidRDefault="00594B9E" w:rsidP="00594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HENDRE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594B9E" w:rsidRDefault="00594B9E" w:rsidP="00594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594B9E" w:rsidRDefault="00594B9E" w:rsidP="00594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4B9E" w:rsidRDefault="00594B9E" w:rsidP="00594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4B9E" w:rsidRDefault="00594B9E" w:rsidP="00594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Grampound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594B9E" w:rsidRDefault="00594B9E" w:rsidP="00594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pp.113-4)</w:t>
      </w:r>
    </w:p>
    <w:p w:rsidR="00594B9E" w:rsidRDefault="00594B9E" w:rsidP="00594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4B9E" w:rsidRDefault="00594B9E" w:rsidP="00594B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94B9E" w:rsidRDefault="00594B9E" w:rsidP="00594B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  <w:bookmarkStart w:id="0" w:name="_GoBack"/>
      <w:bookmarkEnd w:id="0"/>
    </w:p>
    <w:sectPr w:rsidR="006B2F86" w:rsidRPr="00594B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B9E" w:rsidRDefault="00594B9E" w:rsidP="00E71FC3">
      <w:pPr>
        <w:spacing w:after="0" w:line="240" w:lineRule="auto"/>
      </w:pPr>
      <w:r>
        <w:separator/>
      </w:r>
    </w:p>
  </w:endnote>
  <w:endnote w:type="continuationSeparator" w:id="0">
    <w:p w:rsidR="00594B9E" w:rsidRDefault="00594B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B9E" w:rsidRDefault="00594B9E" w:rsidP="00E71FC3">
      <w:pPr>
        <w:spacing w:after="0" w:line="240" w:lineRule="auto"/>
      </w:pPr>
      <w:r>
        <w:separator/>
      </w:r>
    </w:p>
  </w:footnote>
  <w:footnote w:type="continuationSeparator" w:id="0">
    <w:p w:rsidR="00594B9E" w:rsidRDefault="00594B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B9E"/>
    <w:rsid w:val="00594B9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B447A"/>
  <w15:chartTrackingRefBased/>
  <w15:docId w15:val="{DAD6FBD4-6455-48C1-8807-3C8C3600F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2016-06-04T15:23:00Z</dcterms:created>
  <dcterms:modified xsi:type="dcterms:W3CDTF">2016-06-04T15:24:00Z</dcterms:modified>
</cp:coreProperties>
</file>